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EAD" w:rsidRPr="00C4782D" w:rsidRDefault="002E5EAD" w:rsidP="00C4782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ПРОЕКТ</w:t>
      </w:r>
    </w:p>
    <w:p w:rsidR="002E5EAD" w:rsidRDefault="002E5EA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ЕЙСКОГО ГОРОДСКОГО ПОСЕЛЕНИЯ</w:t>
      </w:r>
    </w:p>
    <w:p w:rsidR="002E5EAD" w:rsidRDefault="002E5EA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ЕЙСКОГО РАЙОНА</w:t>
      </w:r>
    </w:p>
    <w:p w:rsidR="002E5EAD" w:rsidRDefault="002E5EA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5EAD" w:rsidRDefault="002E5EA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5EAD" w:rsidRPr="00C4782D" w:rsidRDefault="002E5EA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РЕШЕНИЕ</w:t>
      </w:r>
    </w:p>
    <w:p w:rsidR="002E5EAD" w:rsidRDefault="002E5EA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 xml:space="preserve">Об опубликовании проекта </w:t>
      </w:r>
      <w:r>
        <w:rPr>
          <w:rFonts w:ascii="Times New Roman" w:hAnsi="Times New Roman"/>
          <w:b/>
          <w:sz w:val="28"/>
          <w:szCs w:val="28"/>
        </w:rPr>
        <w:t xml:space="preserve">отчета о выполнении </w:t>
      </w:r>
    </w:p>
    <w:p w:rsidR="002E5EAD" w:rsidRDefault="002E5EA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 xml:space="preserve">индикативного планасоциально-экономического развития </w:t>
      </w:r>
    </w:p>
    <w:p w:rsidR="002E5EAD" w:rsidRDefault="002E5EA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782D">
        <w:rPr>
          <w:rFonts w:ascii="Times New Roman" w:hAnsi="Times New Roman"/>
          <w:b/>
          <w:sz w:val="28"/>
          <w:szCs w:val="28"/>
        </w:rPr>
        <w:t>Ейского городского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Ейского района з</w:t>
      </w:r>
      <w:r w:rsidRPr="00C4782D">
        <w:rPr>
          <w:rFonts w:ascii="Times New Roman" w:hAnsi="Times New Roman"/>
          <w:b/>
          <w:sz w:val="28"/>
          <w:szCs w:val="28"/>
        </w:rPr>
        <w:t>а 201</w:t>
      </w:r>
      <w:r>
        <w:rPr>
          <w:rFonts w:ascii="Times New Roman" w:hAnsi="Times New Roman"/>
          <w:b/>
          <w:sz w:val="28"/>
          <w:szCs w:val="28"/>
        </w:rPr>
        <w:t>3</w:t>
      </w:r>
      <w:r w:rsidRPr="00C4782D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2E5EAD" w:rsidRDefault="002E5EAD" w:rsidP="00C478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5EAD" w:rsidRDefault="002E5EAD" w:rsidP="00C478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5EAD" w:rsidRDefault="002E5EAD" w:rsidP="00C478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со статьей 28 Федерального закона от 6 октября 2003 года № 131-ФЗ «Об общих принципах организации местного самоуправления в Российской Федерации», Уставом Ейского городского поселения Ейского района Совет Ейского городского поселения Ейского района р е ш и л:</w:t>
      </w:r>
    </w:p>
    <w:p w:rsidR="002E5EAD" w:rsidRDefault="002E5EAD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проект отчета о выполнении индикативного плана социально-экономического развития Ейского городского поселения Ейского района за 2014 год в газете «Приазовские степи» (приложение №1).</w:t>
      </w:r>
    </w:p>
    <w:p w:rsidR="002E5EAD" w:rsidRDefault="002E5EAD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Назначить проведение публичных слушаний по теме «Рассмотрение проекта отчета о выполнении индикативного плана социально-экономического развития Ейского городского поселения Ейского района за 2013 год» на 12 декабря 2014 года на 16 часов по адресу: город Ейск, ул. Свердлова, 106, 1-й этаж, зал заседаний.</w:t>
      </w:r>
    </w:p>
    <w:p w:rsidR="002E5EAD" w:rsidRDefault="002E5EAD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порядок учета предложений и участия граждан в обсуждении проекта отчета о выполнении индикативного плана социально-экономического развития Ейского городского поселения Ейского района за 2013 год (приложение №2).</w:t>
      </w:r>
    </w:p>
    <w:p w:rsidR="002E5EAD" w:rsidRDefault="002E5EAD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Определить организатором проведения публичных слушаний  комиссию по проведению публичных слушаний по теме «Рассмотрение проекта отчета о выполнении индикативного плана социально-экономического развития Ейского  городского поселения Ейского района за 2013 год» и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утвердить ее состав (приложение №3).</w:t>
      </w:r>
    </w:p>
    <w:p w:rsidR="002E5EAD" w:rsidRDefault="002E5EAD" w:rsidP="00474A35">
      <w:pPr>
        <w:pStyle w:val="ListParagraph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вступает в силу со дня его подписания и подлежит опубликованию в газете «Приазовские степи».</w:t>
      </w:r>
    </w:p>
    <w:p w:rsidR="002E5EAD" w:rsidRDefault="002E5EAD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EAD" w:rsidRDefault="002E5EAD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5EAD" w:rsidRDefault="002E5EAD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2E5EAD" w:rsidRDefault="002E5EAD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городского поселения</w:t>
      </w:r>
    </w:p>
    <w:p w:rsidR="002E5EAD" w:rsidRPr="00CE1212" w:rsidRDefault="002E5EAD" w:rsidP="00CE12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Ейского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         Д.В.Казымов</w:t>
      </w:r>
    </w:p>
    <w:sectPr w:rsidR="002E5EAD" w:rsidRPr="00CE1212" w:rsidSect="00277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15115"/>
    <w:multiLevelType w:val="hybridMultilevel"/>
    <w:tmpl w:val="FC2AA3AA"/>
    <w:lvl w:ilvl="0" w:tplc="DCA2E06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82D"/>
    <w:rsid w:val="0027751A"/>
    <w:rsid w:val="002D3388"/>
    <w:rsid w:val="002E5EAD"/>
    <w:rsid w:val="00474A35"/>
    <w:rsid w:val="005514AF"/>
    <w:rsid w:val="005640E3"/>
    <w:rsid w:val="006E2D61"/>
    <w:rsid w:val="00907392"/>
    <w:rsid w:val="00C4782D"/>
    <w:rsid w:val="00C915CC"/>
    <w:rsid w:val="00CB7006"/>
    <w:rsid w:val="00CE1212"/>
    <w:rsid w:val="00DE3059"/>
    <w:rsid w:val="00EA3F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51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478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1</Pages>
  <Words>258</Words>
  <Characters>1471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Елена</cp:lastModifiedBy>
  <cp:revision>9</cp:revision>
  <cp:lastPrinted>2014-11-17T06:13:00Z</cp:lastPrinted>
  <dcterms:created xsi:type="dcterms:W3CDTF">2014-11-08T17:59:00Z</dcterms:created>
  <dcterms:modified xsi:type="dcterms:W3CDTF">2014-11-17T06:17:00Z</dcterms:modified>
</cp:coreProperties>
</file>